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B7BAF" w14:textId="77777777" w:rsidR="00E562C0" w:rsidRDefault="00E562C0" w:rsidP="00E562C0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FRENSSH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d.ca.1415)</w:t>
      </w:r>
    </w:p>
    <w:p w14:paraId="6774DCA3" w14:textId="77777777" w:rsidR="00E562C0" w:rsidRDefault="00E562C0" w:rsidP="00E562C0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Goldsmith.</w:t>
      </w:r>
    </w:p>
    <w:p w14:paraId="094140EB" w14:textId="77777777" w:rsidR="00E562C0" w:rsidRDefault="00E562C0" w:rsidP="00E562C0">
      <w:pPr>
        <w:pStyle w:val="NoSpacing"/>
        <w:ind w:left="1440" w:hanging="1440"/>
        <w:rPr>
          <w:rFonts w:cs="Times New Roman"/>
          <w:szCs w:val="24"/>
        </w:rPr>
      </w:pPr>
    </w:p>
    <w:p w14:paraId="276439D6" w14:textId="77777777" w:rsidR="00E562C0" w:rsidRDefault="00E562C0" w:rsidP="00E562C0">
      <w:pPr>
        <w:pStyle w:val="NoSpacing"/>
        <w:ind w:left="1440" w:hanging="1440"/>
        <w:rPr>
          <w:rFonts w:cs="Times New Roman"/>
          <w:szCs w:val="24"/>
        </w:rPr>
      </w:pPr>
    </w:p>
    <w:p w14:paraId="4B0B7EA3" w14:textId="77777777" w:rsidR="00E562C0" w:rsidRDefault="00E562C0" w:rsidP="00E562C0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Sep.1415</w:t>
      </w:r>
      <w:r>
        <w:rPr>
          <w:rFonts w:cs="Times New Roman"/>
          <w:szCs w:val="24"/>
        </w:rPr>
        <w:tab/>
        <w:t>The Escheator of Sussex was ordered to take his lands into the King’s hands</w:t>
      </w:r>
    </w:p>
    <w:p w14:paraId="13062063" w14:textId="77777777" w:rsidR="00E562C0" w:rsidRDefault="00E562C0" w:rsidP="00E562C0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ab/>
        <w:t>as he had recently died.    (C.F.R. 1413-22 p.44)</w:t>
      </w:r>
    </w:p>
    <w:p w14:paraId="6D154264" w14:textId="77777777" w:rsidR="00E562C0" w:rsidRDefault="00E562C0" w:rsidP="00E562C0">
      <w:pPr>
        <w:pStyle w:val="NoSpacing"/>
        <w:ind w:left="1440" w:hanging="1440"/>
        <w:rPr>
          <w:rFonts w:cs="Times New Roman"/>
          <w:szCs w:val="24"/>
        </w:rPr>
      </w:pPr>
    </w:p>
    <w:p w14:paraId="63A0DAA8" w14:textId="77777777" w:rsidR="00E562C0" w:rsidRDefault="00E562C0" w:rsidP="00E562C0">
      <w:pPr>
        <w:pStyle w:val="NoSpacing"/>
        <w:ind w:left="1440" w:hanging="1440"/>
        <w:rPr>
          <w:rFonts w:cs="Times New Roman"/>
          <w:szCs w:val="24"/>
        </w:rPr>
      </w:pPr>
    </w:p>
    <w:p w14:paraId="2CF14144" w14:textId="77777777" w:rsidR="00E562C0" w:rsidRDefault="00E562C0" w:rsidP="00E562C0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8 January 2025</w:t>
      </w:r>
    </w:p>
    <w:p w14:paraId="18E898E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C3FFA" w14:textId="77777777" w:rsidR="00E562C0" w:rsidRDefault="00E562C0" w:rsidP="009139A6">
      <w:r>
        <w:separator/>
      </w:r>
    </w:p>
  </w:endnote>
  <w:endnote w:type="continuationSeparator" w:id="0">
    <w:p w14:paraId="1801F6AD" w14:textId="77777777" w:rsidR="00E562C0" w:rsidRDefault="00E562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B2D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826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A0B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81D96" w14:textId="77777777" w:rsidR="00E562C0" w:rsidRDefault="00E562C0" w:rsidP="009139A6">
      <w:r>
        <w:separator/>
      </w:r>
    </w:p>
  </w:footnote>
  <w:footnote w:type="continuationSeparator" w:id="0">
    <w:p w14:paraId="0005BB90" w14:textId="77777777" w:rsidR="00E562C0" w:rsidRDefault="00E562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E95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B76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A5A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2C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562C0"/>
    <w:rsid w:val="00E61DA6"/>
    <w:rsid w:val="00E63F2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E4F92"/>
  <w15:chartTrackingRefBased/>
  <w15:docId w15:val="{55DFDC70-F272-4F4D-BF8F-CE84D50F7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2025-01-08T20:23:00Z</dcterms:created>
  <dcterms:modified xsi:type="dcterms:W3CDTF">2025-01-08T20:23:00Z</dcterms:modified>
</cp:coreProperties>
</file>